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PUMPKIN BREAD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350 degrees   Bake:  45 minutes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vegetable oil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canned pumpkin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eggs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1/3 cups bisquick baking mix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¼ cups sugar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cinnamon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raisins (optional)</w:t>
      </w:r>
    </w:p>
    <w:p w:rsid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0466AF" w:rsidRPr="000466AF" w:rsidRDefault="000466AF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Stir all ingredients except raisins together.  Beat until smooth.  Stir in raisins.  Grease loaf pan.  Bake until done.</w:t>
      </w:r>
    </w:p>
    <w:sectPr w:rsidR="000466AF" w:rsidRPr="000466AF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0466AF"/>
    <w:rsid w:val="000466AF"/>
    <w:rsid w:val="00062179"/>
    <w:rsid w:val="001D2716"/>
    <w:rsid w:val="002F63A1"/>
    <w:rsid w:val="00B2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6</TotalTime>
  <Pages>1</Pages>
  <Words>47</Words>
  <Characters>270</Characters>
  <Application>Microsoft Office Word</Application>
  <DocSecurity>0</DocSecurity>
  <Lines>2</Lines>
  <Paragraphs>1</Paragraphs>
  <ScaleCrop>false</ScaleCrop>
  <Company>Hewlett-Packard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2012-02-03T14:40:00Z</dcterms:created>
  <dcterms:modified xsi:type="dcterms:W3CDTF">2012-02-03T14:46:00Z</dcterms:modified>
</cp:coreProperties>
</file>